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DB" w:rsidRPr="00C56599" w:rsidRDefault="003544DB" w:rsidP="00906A08">
      <w:pPr>
        <w:tabs>
          <w:tab w:val="left" w:pos="6637"/>
        </w:tabs>
        <w:spacing w:line="240" w:lineRule="auto"/>
        <w:rPr>
          <w:rFonts w:ascii="Times New Roman" w:hAnsi="Times New Roman"/>
        </w:rPr>
      </w:pPr>
      <w:r w:rsidRPr="00C56599"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 w:rsidRPr="00C56599">
        <w:rPr>
          <w:rFonts w:ascii="Times New Roman" w:hAnsi="Times New Roman"/>
        </w:rPr>
        <w:t xml:space="preserve">      Приложение 2                                                                                                                                                        </w:t>
      </w:r>
    </w:p>
    <w:p w:rsidR="003544DB" w:rsidRPr="00C56599" w:rsidRDefault="003544DB" w:rsidP="00906A08">
      <w:pPr>
        <w:tabs>
          <w:tab w:val="left" w:pos="6637"/>
        </w:tabs>
        <w:spacing w:line="240" w:lineRule="auto"/>
        <w:rPr>
          <w:rFonts w:ascii="Times New Roman" w:hAnsi="Times New Roman"/>
          <w:color w:val="C00000"/>
        </w:rPr>
      </w:pPr>
      <w:r w:rsidRPr="00C5659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44DB" w:rsidRPr="00C56599" w:rsidRDefault="003544DB" w:rsidP="00906A08">
      <w:pPr>
        <w:tabs>
          <w:tab w:val="left" w:pos="1215"/>
        </w:tabs>
        <w:rPr>
          <w:rFonts w:ascii="Times New Roman" w:hAnsi="Times New Roman"/>
          <w:b/>
        </w:rPr>
      </w:pPr>
      <w:r w:rsidRPr="00C56599">
        <w:rPr>
          <w:rFonts w:ascii="Times New Roman" w:hAnsi="Times New Roman"/>
        </w:rPr>
        <w:tab/>
      </w:r>
      <w:r w:rsidRPr="00C56599">
        <w:rPr>
          <w:rFonts w:ascii="Times New Roman" w:hAnsi="Times New Roman"/>
          <w:b/>
        </w:rPr>
        <w:t>Протокол проведения школьного этапа всероссийской олимпиады школьников</w:t>
      </w:r>
    </w:p>
    <w:p w:rsidR="003544DB" w:rsidRPr="00C56599" w:rsidRDefault="003544DB" w:rsidP="00906A08">
      <w:pPr>
        <w:tabs>
          <w:tab w:val="left" w:pos="6637"/>
        </w:tabs>
        <w:rPr>
          <w:rFonts w:ascii="Times New Roman" w:hAnsi="Times New Roman"/>
        </w:rPr>
      </w:pPr>
      <w:r w:rsidRPr="00C56599">
        <w:rPr>
          <w:rFonts w:ascii="Times New Roman" w:hAnsi="Times New Roman"/>
        </w:rPr>
        <w:t>Дата ______________ предмет____________  класс_______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1421"/>
        <w:gridCol w:w="1129"/>
        <w:gridCol w:w="1111"/>
        <w:gridCol w:w="766"/>
        <w:gridCol w:w="1002"/>
        <w:gridCol w:w="1061"/>
        <w:gridCol w:w="1058"/>
        <w:gridCol w:w="1521"/>
      </w:tblGrid>
      <w:tr w:rsidR="003544DB" w:rsidRPr="00C56599" w:rsidTr="001C157C">
        <w:tc>
          <w:tcPr>
            <w:tcW w:w="51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№</w:t>
            </w:r>
          </w:p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 xml:space="preserve">Фамилия </w:t>
            </w:r>
          </w:p>
        </w:tc>
        <w:tc>
          <w:tcPr>
            <w:tcW w:w="118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 xml:space="preserve">Имя </w:t>
            </w:r>
          </w:p>
        </w:tc>
        <w:tc>
          <w:tcPr>
            <w:tcW w:w="111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74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 xml:space="preserve">Класс </w:t>
            </w:r>
          </w:p>
        </w:tc>
        <w:tc>
          <w:tcPr>
            <w:tcW w:w="101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Сумма</w:t>
            </w:r>
          </w:p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баллов</w:t>
            </w:r>
          </w:p>
        </w:tc>
        <w:tc>
          <w:tcPr>
            <w:tcW w:w="859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Место в рейтинге</w:t>
            </w:r>
          </w:p>
        </w:tc>
        <w:tc>
          <w:tcPr>
            <w:tcW w:w="1062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Тип диплома</w:t>
            </w:r>
          </w:p>
        </w:tc>
        <w:tc>
          <w:tcPr>
            <w:tcW w:w="162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  <w:r w:rsidRPr="00C56599">
              <w:rPr>
                <w:rFonts w:ascii="Times New Roman" w:hAnsi="Times New Roman"/>
              </w:rPr>
              <w:t>ОО</w:t>
            </w:r>
          </w:p>
        </w:tc>
      </w:tr>
      <w:tr w:rsidR="003544DB" w:rsidRPr="00C56599" w:rsidTr="001C157C">
        <w:tc>
          <w:tcPr>
            <w:tcW w:w="51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44DB" w:rsidRPr="00C56599" w:rsidTr="001C157C">
        <w:tc>
          <w:tcPr>
            <w:tcW w:w="51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8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4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0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9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7" w:type="dxa"/>
          </w:tcPr>
          <w:p w:rsidR="003544DB" w:rsidRPr="00C56599" w:rsidRDefault="003544DB" w:rsidP="001C157C">
            <w:pPr>
              <w:tabs>
                <w:tab w:val="left" w:pos="663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544DB" w:rsidRDefault="003544DB" w:rsidP="00906A08">
      <w:pPr>
        <w:tabs>
          <w:tab w:val="left" w:pos="6637"/>
        </w:tabs>
        <w:rPr>
          <w:rFonts w:ascii="Times New Roman" w:hAnsi="Times New Roman"/>
        </w:rPr>
      </w:pPr>
    </w:p>
    <w:p w:rsidR="003544DB" w:rsidRPr="00C56599" w:rsidRDefault="003544DB" w:rsidP="00906A08">
      <w:pPr>
        <w:tabs>
          <w:tab w:val="left" w:pos="6637"/>
        </w:tabs>
        <w:rPr>
          <w:rFonts w:ascii="Times New Roman" w:hAnsi="Times New Roman"/>
        </w:rPr>
      </w:pPr>
      <w:r w:rsidRPr="00C56599">
        <w:rPr>
          <w:rFonts w:ascii="Times New Roman" w:hAnsi="Times New Roman"/>
        </w:rPr>
        <w:t>Председатель жюри</w:t>
      </w:r>
    </w:p>
    <w:p w:rsidR="003544DB" w:rsidRPr="00C56599" w:rsidRDefault="003544DB" w:rsidP="00906A08">
      <w:pPr>
        <w:tabs>
          <w:tab w:val="left" w:pos="6637"/>
        </w:tabs>
        <w:rPr>
          <w:rFonts w:ascii="Times New Roman" w:hAnsi="Times New Roman"/>
        </w:rPr>
      </w:pPr>
      <w:r w:rsidRPr="00C56599">
        <w:rPr>
          <w:rFonts w:ascii="Times New Roman" w:hAnsi="Times New Roman"/>
        </w:rPr>
        <w:t xml:space="preserve">Члены жюри </w:t>
      </w:r>
    </w:p>
    <w:p w:rsidR="003544DB" w:rsidRPr="00C56599" w:rsidRDefault="003544DB" w:rsidP="00906A08">
      <w:pPr>
        <w:tabs>
          <w:tab w:val="left" w:pos="7513"/>
        </w:tabs>
        <w:rPr>
          <w:rFonts w:ascii="Times New Roman" w:hAnsi="Times New Roman"/>
        </w:rPr>
      </w:pPr>
      <w:r w:rsidRPr="00C56599">
        <w:rPr>
          <w:rFonts w:ascii="Times New Roman" w:hAnsi="Times New Roman"/>
        </w:rPr>
        <w:t xml:space="preserve">                                                                                   </w:t>
      </w:r>
    </w:p>
    <w:p w:rsidR="003544DB" w:rsidRDefault="003544DB"/>
    <w:sectPr w:rsidR="003544DB" w:rsidSect="001C5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859"/>
    <w:rsid w:val="001B4DFF"/>
    <w:rsid w:val="001C157C"/>
    <w:rsid w:val="001C5F1B"/>
    <w:rsid w:val="003544DB"/>
    <w:rsid w:val="005A2DA1"/>
    <w:rsid w:val="006B5ED9"/>
    <w:rsid w:val="006F3723"/>
    <w:rsid w:val="00906A08"/>
    <w:rsid w:val="00AB6859"/>
    <w:rsid w:val="00AD4465"/>
    <w:rsid w:val="00BD3E85"/>
    <w:rsid w:val="00C537E7"/>
    <w:rsid w:val="00C56599"/>
    <w:rsid w:val="00EE079E"/>
    <w:rsid w:val="00F0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06A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152</Words>
  <Characters>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2016-09-15T07:58:00Z</dcterms:created>
  <dcterms:modified xsi:type="dcterms:W3CDTF">2016-11-01T11:06:00Z</dcterms:modified>
</cp:coreProperties>
</file>